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C665D7"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3D56E4" w:rsidRPr="003D56E4">
        <w:rPr>
          <w:b/>
          <w:noProof/>
          <w:sz w:val="24"/>
        </w:rPr>
        <w:t>C4-225173</w:t>
      </w:r>
    </w:p>
    <w:p w14:paraId="379092B6" w14:textId="3375CE7C"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70A23" w:rsidR="001E41F3" w:rsidRPr="00410371" w:rsidRDefault="00F8485A" w:rsidP="005B6601">
            <w:pPr>
              <w:pStyle w:val="CRCoverPage"/>
              <w:spacing w:after="0"/>
              <w:jc w:val="center"/>
              <w:rPr>
                <w:b/>
                <w:noProof/>
                <w:sz w:val="28"/>
              </w:rPr>
            </w:pPr>
            <w:fldSimple w:instr=" DOCPROPERTY  Spec#  \* MERGEFORMAT ">
              <w:r w:rsidR="003E5F67">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E4EFB" w:rsidR="001E41F3" w:rsidRPr="00410371" w:rsidRDefault="00F8485A" w:rsidP="005B6601">
            <w:pPr>
              <w:pStyle w:val="CRCoverPage"/>
              <w:spacing w:after="0"/>
              <w:jc w:val="center"/>
              <w:rPr>
                <w:noProof/>
              </w:rPr>
            </w:pPr>
            <w:fldSimple w:instr=" DOCPROPERTY  Cr#  \* MERGEFORMAT ">
              <w:r w:rsidR="003D56E4">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5CA5B" w:rsidR="001E41F3" w:rsidRPr="00410371" w:rsidRDefault="00F8485A" w:rsidP="00E13F3D">
            <w:pPr>
              <w:pStyle w:val="CRCoverPage"/>
              <w:spacing w:after="0"/>
              <w:jc w:val="center"/>
              <w:rPr>
                <w:b/>
                <w:noProof/>
              </w:rPr>
            </w:pPr>
            <w:fldSimple w:instr=" DOCPROPERTY  Revision  \* MERGEFORMAT ">
              <w:r w:rsidR="003E5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021C1" w:rsidR="001E41F3" w:rsidRPr="00410371" w:rsidRDefault="00F8485A">
            <w:pPr>
              <w:pStyle w:val="CRCoverPage"/>
              <w:spacing w:after="0"/>
              <w:jc w:val="center"/>
              <w:rPr>
                <w:noProof/>
                <w:sz w:val="28"/>
              </w:rPr>
            </w:pPr>
            <w:fldSimple w:instr=" DOCPROPERTY  Version  \* MERGEFORMAT ">
              <w:r w:rsidR="003E5F67">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A37D3" w:rsidR="001E41F3" w:rsidRDefault="0017008D">
            <w:pPr>
              <w:pStyle w:val="CRCoverPage"/>
              <w:spacing w:after="0"/>
              <w:ind w:left="100"/>
              <w:rPr>
                <w:noProof/>
              </w:rPr>
            </w:pPr>
            <w:r>
              <w:t>Extend</w:t>
            </w:r>
            <w:r w:rsidR="00B260AB">
              <w:t>ing</w:t>
            </w:r>
            <w:r>
              <w:t xml:space="preserve"> the </w:t>
            </w:r>
            <w:r w:rsidRPr="003E5F67">
              <w:t>problem details</w:t>
            </w:r>
            <w:r>
              <w:t xml:space="preserve"> with</w:t>
            </w:r>
            <w:r w:rsidR="00DD6CDA">
              <w:t xml:space="preserve"> s</w:t>
            </w:r>
            <w:r w:rsidR="003E5F67" w:rsidRPr="003E5F67">
              <w:t xml:space="preserve">upported API versions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A2609" w:rsidR="001E41F3" w:rsidRDefault="00C276B1">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430A" w:rsidR="001E41F3" w:rsidRDefault="000F2CD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F6FC3" w:rsidR="001E41F3" w:rsidRDefault="00C2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76E8D" w:rsidR="001E41F3" w:rsidRDefault="00C276B1">
            <w:pPr>
              <w:pStyle w:val="CRCoverPage"/>
              <w:spacing w:after="0"/>
              <w:ind w:left="100"/>
              <w:rPr>
                <w:noProof/>
              </w:rPr>
            </w:pPr>
            <w:r>
              <w:t>Rel-</w:t>
            </w:r>
            <w:r w:rsidR="000F2CD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C14A3" w14:textId="338521E1" w:rsidR="008004E3" w:rsidRDefault="004D5702" w:rsidP="00510F29">
            <w:pPr>
              <w:pStyle w:val="CRCoverPage"/>
              <w:spacing w:after="0"/>
              <w:ind w:left="100"/>
              <w:rPr>
                <w:rFonts w:cs="Arial"/>
                <w:szCs w:val="18"/>
              </w:rPr>
            </w:pPr>
            <w:r w:rsidRPr="00D1205D">
              <w:rPr>
                <w:lang w:eastAsia="zh-CN"/>
              </w:rPr>
              <w:t xml:space="preserve">For </w:t>
            </w:r>
            <w:r w:rsidR="00E22847">
              <w:rPr>
                <w:lang w:eastAsia="zh-CN"/>
              </w:rPr>
              <w:t>i</w:t>
            </w:r>
            <w:r w:rsidRPr="00D1205D">
              <w:rPr>
                <w:lang w:eastAsia="zh-CN"/>
              </w:rPr>
              <w:t xml:space="preserve">ndirect </w:t>
            </w:r>
            <w:r w:rsidR="00E22847">
              <w:rPr>
                <w:lang w:eastAsia="zh-CN"/>
              </w:rPr>
              <w:t>c</w:t>
            </w:r>
            <w:r w:rsidRPr="00D1205D">
              <w:rPr>
                <w:lang w:eastAsia="zh-CN"/>
              </w:rPr>
              <w:t xml:space="preserve">ommunications with delegated discovery, </w:t>
            </w:r>
            <w:r w:rsidR="00E22847">
              <w:rPr>
                <w:lang w:eastAsia="zh-CN"/>
              </w:rPr>
              <w:t xml:space="preserve">the NFc </w:t>
            </w:r>
            <w:r w:rsidRPr="00D1205D">
              <w:rPr>
                <w:lang w:eastAsia="zh-CN"/>
              </w:rPr>
              <w:t>send</w:t>
            </w:r>
            <w:r w:rsidR="00E22847">
              <w:rPr>
                <w:lang w:eastAsia="zh-CN"/>
              </w:rPr>
              <w:t>s</w:t>
            </w:r>
            <w:r w:rsidRPr="00D1205D">
              <w:rPr>
                <w:lang w:eastAsia="zh-CN"/>
              </w:rPr>
              <w:t xml:space="preserve"> a </w:t>
            </w:r>
            <w:r w:rsidR="00E22847">
              <w:rPr>
                <w:lang w:eastAsia="zh-CN"/>
              </w:rPr>
              <w:t xml:space="preserve">service </w:t>
            </w:r>
            <w:r w:rsidRPr="00D1205D">
              <w:rPr>
                <w:lang w:eastAsia="zh-CN"/>
              </w:rPr>
              <w:t>request to the SCP</w:t>
            </w:r>
            <w:r w:rsidR="00E22847">
              <w:t xml:space="preserve">. The </w:t>
            </w:r>
            <w:proofErr w:type="spellStart"/>
            <w:r w:rsidR="00E22847">
              <w:t>NFc</w:t>
            </w:r>
            <w:proofErr w:type="spellEnd"/>
            <w:r w:rsidR="00E22847">
              <w:t xml:space="preserve"> </w:t>
            </w:r>
            <w:r w:rsidR="00877FF4">
              <w:t xml:space="preserve">indicates </w:t>
            </w:r>
            <w:r w:rsidR="00E22847">
              <w:t xml:space="preserve">the MAJOR API version </w:t>
            </w:r>
            <w:r w:rsidR="00877FF4">
              <w:t xml:space="preserve">in the request URI, </w:t>
            </w:r>
            <w:r w:rsidR="006F63B3">
              <w:t>which</w:t>
            </w:r>
            <w:r w:rsidR="00877FF4">
              <w:t xml:space="preserve"> is used by the SCP </w:t>
            </w:r>
            <w:r w:rsidR="00E22847">
              <w:t>to find a suitable producer to the service request.</w:t>
            </w:r>
            <w:r w:rsidR="00E22847">
              <w:rPr>
                <w:lang w:eastAsia="zh-CN"/>
              </w:rPr>
              <w:t xml:space="preserve"> </w:t>
            </w:r>
            <w:r w:rsidR="005C1B47">
              <w:rPr>
                <w:lang w:eastAsia="zh-CN"/>
              </w:rPr>
              <w:t xml:space="preserve">If </w:t>
            </w:r>
            <w:r w:rsidR="00877FF4">
              <w:rPr>
                <w:lang w:eastAsia="zh-CN"/>
              </w:rPr>
              <w:t>t</w:t>
            </w:r>
            <w:r w:rsidR="00E22847">
              <w:rPr>
                <w:lang w:eastAsia="zh-CN"/>
              </w:rPr>
              <w:t>he NRF d</w:t>
            </w:r>
            <w:r w:rsidR="00877FF4">
              <w:rPr>
                <w:lang w:eastAsia="zh-CN"/>
              </w:rPr>
              <w:t>oes</w:t>
            </w:r>
            <w:r w:rsidR="00E22847">
              <w:rPr>
                <w:lang w:eastAsia="zh-CN"/>
              </w:rPr>
              <w:t xml:space="preserve"> not find</w:t>
            </w:r>
            <w:r w:rsidR="005C1B47">
              <w:rPr>
                <w:lang w:eastAsia="zh-CN"/>
              </w:rPr>
              <w:t xml:space="preserve"> </w:t>
            </w:r>
            <w:r w:rsidR="005C1B47" w:rsidRPr="00690A26">
              <w:rPr>
                <w:rFonts w:cs="Arial"/>
                <w:szCs w:val="18"/>
              </w:rPr>
              <w:t>NF profile matching the</w:t>
            </w:r>
            <w:r w:rsidR="005C1B47">
              <w:rPr>
                <w:rFonts w:cs="Arial"/>
                <w:szCs w:val="18"/>
              </w:rPr>
              <w:t xml:space="preserve"> </w:t>
            </w:r>
            <w:r w:rsidR="000F7E4C" w:rsidRPr="000F7E4C">
              <w:rPr>
                <w:rFonts w:cs="Arial"/>
                <w:szCs w:val="18"/>
              </w:rPr>
              <w:t xml:space="preserve">necessary discovery and selection parameters </w:t>
            </w:r>
            <w:r w:rsidR="000F7E4C">
              <w:rPr>
                <w:rFonts w:cs="Arial"/>
                <w:szCs w:val="18"/>
              </w:rPr>
              <w:t xml:space="preserve">(including the </w:t>
            </w:r>
            <w:r w:rsidR="005C1B47">
              <w:rPr>
                <w:rFonts w:cs="Arial"/>
                <w:szCs w:val="18"/>
              </w:rPr>
              <w:t>MAJOR API version</w:t>
            </w:r>
            <w:r w:rsidR="000F7E4C">
              <w:rPr>
                <w:rFonts w:cs="Arial"/>
                <w:szCs w:val="18"/>
              </w:rPr>
              <w:t>)</w:t>
            </w:r>
            <w:r w:rsidR="005C1B47">
              <w:rPr>
                <w:rFonts w:cs="Arial"/>
                <w:szCs w:val="18"/>
              </w:rPr>
              <w:t xml:space="preserve"> included in the received </w:t>
            </w:r>
            <w:r w:rsidR="00E22847">
              <w:rPr>
                <w:rFonts w:cs="Arial"/>
                <w:szCs w:val="18"/>
              </w:rPr>
              <w:t>message</w:t>
            </w:r>
            <w:r w:rsidR="005C1B47">
              <w:rPr>
                <w:rFonts w:cs="Arial"/>
                <w:szCs w:val="18"/>
              </w:rPr>
              <w:t xml:space="preserve">, </w:t>
            </w:r>
            <w:r w:rsidR="00877FF4">
              <w:rPr>
                <w:rFonts w:cs="Arial"/>
                <w:szCs w:val="18"/>
              </w:rPr>
              <w:t xml:space="preserve">e.g. in roaming scenarios where the </w:t>
            </w:r>
            <w:proofErr w:type="spellStart"/>
            <w:r w:rsidR="00877FF4">
              <w:rPr>
                <w:rFonts w:cs="Arial"/>
                <w:szCs w:val="18"/>
              </w:rPr>
              <w:t>NFc</w:t>
            </w:r>
            <w:proofErr w:type="spellEnd"/>
            <w:r w:rsidR="00877FF4">
              <w:rPr>
                <w:rFonts w:cs="Arial"/>
                <w:szCs w:val="18"/>
              </w:rPr>
              <w:t xml:space="preserve"> and </w:t>
            </w:r>
            <w:proofErr w:type="spellStart"/>
            <w:r w:rsidR="00877FF4">
              <w:rPr>
                <w:rFonts w:cs="Arial"/>
                <w:szCs w:val="18"/>
              </w:rPr>
              <w:t>NFp</w:t>
            </w:r>
            <w:proofErr w:type="spellEnd"/>
            <w:r w:rsidR="00877FF4">
              <w:rPr>
                <w:rFonts w:cs="Arial"/>
                <w:szCs w:val="18"/>
              </w:rPr>
              <w:t xml:space="preserve"> are from different PLMNs, </w:t>
            </w:r>
            <w:r w:rsidR="005C1B47">
              <w:rPr>
                <w:rFonts w:cs="Arial"/>
                <w:szCs w:val="18"/>
              </w:rPr>
              <w:t xml:space="preserve">the NRF may send to the SCP </w:t>
            </w:r>
            <w:r w:rsidR="005C1B47" w:rsidRPr="005C1B47">
              <w:rPr>
                <w:rFonts w:cs="Arial"/>
                <w:szCs w:val="18"/>
              </w:rPr>
              <w:t>NF Profile</w:t>
            </w:r>
            <w:r w:rsidR="00877FF4">
              <w:rPr>
                <w:rFonts w:cs="Arial"/>
                <w:szCs w:val="18"/>
              </w:rPr>
              <w:t>(s)</w:t>
            </w:r>
            <w:r w:rsidR="005C1B47" w:rsidRPr="005C1B47">
              <w:rPr>
                <w:rFonts w:cs="Arial"/>
                <w:szCs w:val="18"/>
              </w:rPr>
              <w:t xml:space="preserve"> with other </w:t>
            </w:r>
            <w:r w:rsidR="000F7E4C">
              <w:rPr>
                <w:rFonts w:cs="Arial"/>
                <w:szCs w:val="18"/>
              </w:rPr>
              <w:t xml:space="preserve">MAJOR </w:t>
            </w:r>
            <w:r w:rsidR="005C1B47" w:rsidRPr="005C1B47">
              <w:rPr>
                <w:rFonts w:cs="Arial"/>
                <w:szCs w:val="18"/>
              </w:rPr>
              <w:t xml:space="preserve">API versions, </w:t>
            </w:r>
            <w:r w:rsidR="00923ED4" w:rsidRPr="005C1B47">
              <w:rPr>
                <w:rFonts w:cs="Arial"/>
                <w:szCs w:val="18"/>
              </w:rPr>
              <w:t>i.e.,</w:t>
            </w:r>
            <w:r w:rsidR="005C1B47" w:rsidRPr="005C1B47">
              <w:rPr>
                <w:rFonts w:cs="Arial"/>
                <w:szCs w:val="18"/>
              </w:rPr>
              <w:t xml:space="preserve"> that do not match the preferred API version indicated in the preferred-</w:t>
            </w:r>
            <w:proofErr w:type="spellStart"/>
            <w:r w:rsidR="005C1B47" w:rsidRPr="005C1B47">
              <w:rPr>
                <w:rFonts w:cs="Arial"/>
                <w:szCs w:val="18"/>
              </w:rPr>
              <w:t>api</w:t>
            </w:r>
            <w:proofErr w:type="spellEnd"/>
            <w:r w:rsidR="005C1B47" w:rsidRPr="005C1B47">
              <w:rPr>
                <w:rFonts w:cs="Arial"/>
                <w:szCs w:val="18"/>
              </w:rPr>
              <w:t>-versions, returned in the response.</w:t>
            </w:r>
            <w:r w:rsidR="005C1B47">
              <w:rPr>
                <w:rFonts w:cs="Arial"/>
                <w:szCs w:val="18"/>
              </w:rPr>
              <w:t xml:space="preserve"> The SCP shall reject the service request to the </w:t>
            </w:r>
            <w:proofErr w:type="spellStart"/>
            <w:r w:rsidR="005C1B47">
              <w:rPr>
                <w:rFonts w:cs="Arial"/>
                <w:szCs w:val="18"/>
              </w:rPr>
              <w:t>NFc</w:t>
            </w:r>
            <w:proofErr w:type="spellEnd"/>
            <w:r w:rsidR="005C1B47">
              <w:rPr>
                <w:rFonts w:cs="Arial"/>
                <w:szCs w:val="18"/>
              </w:rPr>
              <w:t xml:space="preserve"> </w:t>
            </w:r>
            <w:r w:rsidR="00967569">
              <w:rPr>
                <w:rFonts w:cs="Arial"/>
                <w:szCs w:val="18"/>
              </w:rPr>
              <w:t>and return the</w:t>
            </w:r>
            <w:r w:rsidR="00967569">
              <w:t xml:space="preserve"> error 'NF not found'</w:t>
            </w:r>
            <w:r w:rsidR="005C1B47">
              <w:rPr>
                <w:rFonts w:cs="Arial"/>
                <w:szCs w:val="18"/>
              </w:rPr>
              <w:t xml:space="preserve">. </w:t>
            </w:r>
          </w:p>
          <w:p w14:paraId="45CB8297" w14:textId="2B5DA5DC" w:rsidR="008004E3" w:rsidRDefault="008004E3" w:rsidP="00510F29">
            <w:pPr>
              <w:pStyle w:val="CRCoverPage"/>
              <w:spacing w:after="0"/>
              <w:ind w:left="100"/>
              <w:rPr>
                <w:rFonts w:cs="Arial"/>
                <w:szCs w:val="18"/>
              </w:rPr>
            </w:pPr>
          </w:p>
          <w:p w14:paraId="708AA7DE" w14:textId="63BEEA2C" w:rsidR="001E41F3" w:rsidRDefault="008004E3" w:rsidP="008004E3">
            <w:pPr>
              <w:pStyle w:val="CRCoverPage"/>
              <w:spacing w:after="0"/>
              <w:ind w:left="100"/>
            </w:pPr>
            <w:r>
              <w:rPr>
                <w:rFonts w:cs="Arial"/>
                <w:szCs w:val="18"/>
              </w:rPr>
              <w:t>The SCP may indicate the MAJOR API version(s) know</w:t>
            </w:r>
            <w:r w:rsidR="00E22847">
              <w:rPr>
                <w:rFonts w:cs="Arial"/>
                <w:szCs w:val="18"/>
              </w:rPr>
              <w:t>n</w:t>
            </w:r>
            <w:r>
              <w:rPr>
                <w:rFonts w:cs="Arial"/>
                <w:szCs w:val="18"/>
              </w:rPr>
              <w:t xml:space="preserve"> to be supported by the NF service producers to the </w:t>
            </w:r>
            <w:proofErr w:type="spellStart"/>
            <w:r>
              <w:rPr>
                <w:rFonts w:cs="Arial"/>
                <w:szCs w:val="18"/>
              </w:rPr>
              <w:t>NFc</w:t>
            </w:r>
            <w:proofErr w:type="spellEnd"/>
            <w:r>
              <w:rPr>
                <w:rFonts w:cs="Arial"/>
                <w:szCs w:val="18"/>
              </w:rPr>
              <w:t xml:space="preserve"> in the problem details. So, </w:t>
            </w:r>
            <w:r w:rsidR="005C1B47">
              <w:rPr>
                <w:rFonts w:cs="Arial"/>
                <w:szCs w:val="18"/>
              </w:rPr>
              <w:t xml:space="preserve">the </w:t>
            </w:r>
            <w:r w:rsidR="005C1B47" w:rsidRPr="00D1205D">
              <w:t>NF service consumer</w:t>
            </w:r>
            <w:r w:rsidR="005C1B47">
              <w:t xml:space="preserve"> may retry the service request with a</w:t>
            </w:r>
            <w:r w:rsidR="00877FF4">
              <w:t>n</w:t>
            </w:r>
            <w:r w:rsidR="005C1B47">
              <w:t xml:space="preserve"> </w:t>
            </w:r>
            <w:r w:rsidR="00877FF4">
              <w:t>ap</w:t>
            </w:r>
            <w:r w:rsidR="00E22847">
              <w:t>propriate</w:t>
            </w:r>
            <w:r w:rsidR="005C1B47">
              <w:t xml:space="preserve"> MAJOR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C55DE" w:rsidR="001E41F3" w:rsidRDefault="007125C4">
            <w:pPr>
              <w:pStyle w:val="CRCoverPage"/>
              <w:spacing w:after="0"/>
              <w:ind w:left="100"/>
              <w:rPr>
                <w:noProof/>
              </w:rPr>
            </w:pPr>
            <w:r w:rsidRPr="007125C4">
              <w:rPr>
                <w:noProof/>
              </w:rPr>
              <w:t xml:space="preserve">Update the problem details in the negative response </w:t>
            </w:r>
            <w:r w:rsidR="00EE1252">
              <w:rPr>
                <w:noProof/>
              </w:rPr>
              <w:t>towards the NF service consumer</w:t>
            </w:r>
            <w:r w:rsidR="00BE3B61">
              <w:rPr>
                <w:noProof/>
              </w:rPr>
              <w:t>; The problem details may</w:t>
            </w:r>
            <w:r w:rsidR="000F2CD4">
              <w:rPr>
                <w:noProof/>
              </w:rPr>
              <w:t xml:space="preserve"> </w:t>
            </w:r>
            <w:r w:rsidRPr="007125C4">
              <w:rPr>
                <w:noProof/>
              </w:rPr>
              <w:t xml:space="preserve">include the </w:t>
            </w:r>
            <w:r w:rsidR="00E22847">
              <w:rPr>
                <w:noProof/>
              </w:rPr>
              <w:t>MAJOR</w:t>
            </w:r>
            <w:r w:rsidRPr="007125C4">
              <w:rPr>
                <w:noProof/>
              </w:rPr>
              <w:t xml:space="preserve"> API version</w:t>
            </w:r>
            <w:r w:rsidR="001C6844">
              <w:rPr>
                <w:noProof/>
              </w:rPr>
              <w:t>(</w:t>
            </w:r>
            <w:r w:rsidRPr="007125C4">
              <w:rPr>
                <w:noProof/>
              </w:rPr>
              <w:t>s</w:t>
            </w:r>
            <w:r w:rsidR="001C6844">
              <w:rPr>
                <w:noProof/>
              </w:rPr>
              <w:t>)</w:t>
            </w:r>
            <w:r w:rsidRPr="007125C4">
              <w:rPr>
                <w:noProof/>
              </w:rPr>
              <w:t xml:space="preserve"> </w:t>
            </w:r>
            <w:r w:rsidR="00A562C7">
              <w:rPr>
                <w:noProof/>
              </w:rPr>
              <w:t xml:space="preserve">known to be </w:t>
            </w:r>
            <w:r w:rsidRPr="007125C4">
              <w:rPr>
                <w:noProof/>
              </w:rPr>
              <w:t xml:space="preserve">supported by NF </w:t>
            </w:r>
            <w:r w:rsidR="00A562C7">
              <w:rPr>
                <w:noProof/>
              </w:rPr>
              <w:t xml:space="preserve">service </w:t>
            </w:r>
            <w:r w:rsidRPr="007125C4">
              <w:rPr>
                <w:noProof/>
              </w:rPr>
              <w:t>producers.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77706" w:rsidR="001E41F3" w:rsidRDefault="007125C4" w:rsidP="00A850ED">
            <w:pPr>
              <w:pStyle w:val="CRCoverPage"/>
              <w:spacing w:after="0"/>
              <w:ind w:left="100"/>
              <w:rPr>
                <w:noProof/>
              </w:rPr>
            </w:pPr>
            <w:r w:rsidRPr="00B12B68">
              <w:rPr>
                <w:noProof/>
              </w:rPr>
              <w:t xml:space="preserve">The NF service consumer will try </w:t>
            </w:r>
            <w:r w:rsidR="00904B0B">
              <w:rPr>
                <w:noProof/>
              </w:rPr>
              <w:t>its supported Major</w:t>
            </w:r>
            <w:r w:rsidRPr="00B12B68">
              <w:rPr>
                <w:noProof/>
              </w:rPr>
              <w:t xml:space="preserve"> API versions</w:t>
            </w:r>
            <w:r w:rsidR="00904B0B">
              <w:rPr>
                <w:noProof/>
              </w:rPr>
              <w:t xml:space="preserve"> one by one,</w:t>
            </w:r>
            <w:r w:rsidR="00A850ED">
              <w:rPr>
                <w:noProof/>
              </w:rPr>
              <w:t xml:space="preserve"> </w:t>
            </w:r>
            <w:r w:rsidRPr="00B12B68">
              <w:rPr>
                <w:noProof/>
              </w:rPr>
              <w:t>and send the service request as many times as needed until it finds a matching NF producer profile.</w:t>
            </w:r>
            <w:r>
              <w:rPr>
                <w:noProof/>
              </w:rPr>
              <w:t xml:space="preserve"> Which overloads</w:t>
            </w:r>
            <w:r w:rsidR="00DF26C0">
              <w:rPr>
                <w:noProof/>
              </w:rPr>
              <w:t xml:space="preserve"> and consumes</w:t>
            </w:r>
            <w:r>
              <w:rPr>
                <w:noProof/>
              </w:rPr>
              <w:t xml:space="preserve"> the network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96196" w:rsidR="001E41F3" w:rsidRDefault="00A850ED">
            <w:pPr>
              <w:pStyle w:val="CRCoverPage"/>
              <w:spacing w:after="0"/>
              <w:ind w:left="100"/>
              <w:rPr>
                <w:noProof/>
              </w:rPr>
            </w:pPr>
            <w:r w:rsidRPr="00D1205D">
              <w:rPr>
                <w:lang w:eastAsia="zh-CN"/>
              </w:rPr>
              <w:t>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059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BB677" w:rsidR="001E41F3" w:rsidRDefault="000F2C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51A6" w:rsidR="001E41F3" w:rsidRDefault="000F2CD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9C3AEC" w14:textId="77777777" w:rsidR="003E5F67" w:rsidRPr="00D1205D" w:rsidRDefault="003E5F67" w:rsidP="003E5F67">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114581255"/>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268D32F2" w14:textId="77777777" w:rsidR="003E5F67" w:rsidRPr="00D1205D" w:rsidRDefault="003E5F67" w:rsidP="003E5F67">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11E84522" w14:textId="77777777" w:rsidR="003E5F67" w:rsidRDefault="003E5F67" w:rsidP="003E5F67">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16B0ED50" w14:textId="77777777" w:rsidR="003E5F67" w:rsidRDefault="003E5F67" w:rsidP="003E5F67">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C8CE63D" w14:textId="77777777" w:rsidR="003E5F67" w:rsidRDefault="003E5F67" w:rsidP="003E5F67">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64697345" w14:textId="77777777" w:rsidR="003E5F67" w:rsidRDefault="003E5F67" w:rsidP="003E5F67">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3C78185A" w14:textId="77777777" w:rsidR="003E5F67" w:rsidRDefault="003E5F67" w:rsidP="003E5F67">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64AF8F4" w14:textId="77777777" w:rsidR="003E5F67" w:rsidRPr="00D1205D" w:rsidRDefault="003E5F67" w:rsidP="003E5F67">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653D94AF" w14:textId="77777777" w:rsidR="003E5F67" w:rsidRPr="00D1205D" w:rsidRDefault="003E5F67" w:rsidP="003E5F67">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067DFAEF" w14:textId="77777777" w:rsidR="003E5F67" w:rsidRDefault="003E5F67" w:rsidP="003E5F67">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2A1051E1" w14:textId="77777777" w:rsidR="003E5F67" w:rsidRPr="00D1205D" w:rsidRDefault="003E5F67" w:rsidP="003E5F67">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4F220146" w14:textId="77777777" w:rsidR="003E5F67" w:rsidRPr="00D1205D" w:rsidRDefault="003E5F67" w:rsidP="003E5F67">
      <w:pPr>
        <w:rPr>
          <w:lang w:eastAsia="zh-CN"/>
        </w:rPr>
      </w:pPr>
      <w:r w:rsidRPr="00D1205D">
        <w:rPr>
          <w:lang w:eastAsia="zh-CN"/>
        </w:rPr>
        <w:t xml:space="preserve">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6697C0C8" w14:textId="77777777" w:rsidR="003E5F67" w:rsidRDefault="003E5F67" w:rsidP="003E5F67">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AA7F92C" w14:textId="77777777" w:rsidR="00510F29" w:rsidRDefault="003E5F67" w:rsidP="003E5F67">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NF instance a</w:t>
      </w:r>
    </w:p>
    <w:p w14:paraId="3A80C28E" w14:textId="246BCD20" w:rsidR="00880F62" w:rsidRPr="00B260AB" w:rsidRDefault="003E5F67" w:rsidP="00880F62">
      <w:proofErr w:type="spellStart"/>
      <w:r>
        <w:rPr>
          <w:lang w:eastAsia="zh-CN"/>
        </w:rPr>
        <w:t>nd</w:t>
      </w:r>
      <w:proofErr w:type="spellEnd"/>
      <w:r>
        <w:rPr>
          <w:lang w:eastAsia="zh-CN"/>
        </w:rPr>
        <w:t xml:space="preserve">/or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ins w:id="11" w:author="Mamdoh Shahin - rev0" w:date="2022-10-20T09:02:00Z">
        <w:r w:rsidR="00D85F82">
          <w:rPr>
            <w:rFonts w:cs="Arial"/>
            <w:szCs w:val="18"/>
          </w:rPr>
          <w:t xml:space="preserve">; in this case, </w:t>
        </w:r>
        <w:r w:rsidR="00D85F82">
          <w:rPr>
            <w:lang w:eastAsia="zh-CN"/>
          </w:rPr>
          <w:t>the SCP may indicate in the problem details the MAJOR API version(s) known to be supported by NF service producers for the corresponding service</w:t>
        </w:r>
      </w:ins>
      <w:r w:rsidR="00D85F82">
        <w:t>.</w:t>
      </w:r>
    </w:p>
    <w:p w14:paraId="78B48F5C"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117204457"/>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884A4" w14:textId="77777777" w:rsidR="00F8485A" w:rsidRDefault="00F8485A">
      <w:r>
        <w:separator/>
      </w:r>
    </w:p>
  </w:endnote>
  <w:endnote w:type="continuationSeparator" w:id="0">
    <w:p w14:paraId="6F4C2951" w14:textId="77777777" w:rsidR="00F8485A" w:rsidRDefault="00F8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E7DCF" w14:textId="77777777" w:rsidR="00F8485A" w:rsidRDefault="00F8485A">
      <w:r>
        <w:separator/>
      </w:r>
    </w:p>
  </w:footnote>
  <w:footnote w:type="continuationSeparator" w:id="0">
    <w:p w14:paraId="559F4593" w14:textId="77777777" w:rsidR="00F8485A" w:rsidRDefault="00F84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CD4"/>
    <w:rsid w:val="000F7E4C"/>
    <w:rsid w:val="00145D43"/>
    <w:rsid w:val="0017008D"/>
    <w:rsid w:val="00192C46"/>
    <w:rsid w:val="001A08B3"/>
    <w:rsid w:val="001A7B60"/>
    <w:rsid w:val="001B52F0"/>
    <w:rsid w:val="001B7A65"/>
    <w:rsid w:val="001C6844"/>
    <w:rsid w:val="001D1EB6"/>
    <w:rsid w:val="001E41F3"/>
    <w:rsid w:val="0026004D"/>
    <w:rsid w:val="002640DD"/>
    <w:rsid w:val="00275D12"/>
    <w:rsid w:val="00284FEB"/>
    <w:rsid w:val="002860C4"/>
    <w:rsid w:val="002B5741"/>
    <w:rsid w:val="002E472E"/>
    <w:rsid w:val="00305409"/>
    <w:rsid w:val="00322E70"/>
    <w:rsid w:val="003609EF"/>
    <w:rsid w:val="0036231A"/>
    <w:rsid w:val="00374DD4"/>
    <w:rsid w:val="00381AF3"/>
    <w:rsid w:val="003D56E4"/>
    <w:rsid w:val="003E1A36"/>
    <w:rsid w:val="003E5F67"/>
    <w:rsid w:val="003F3340"/>
    <w:rsid w:val="0040100D"/>
    <w:rsid w:val="00410371"/>
    <w:rsid w:val="00413E21"/>
    <w:rsid w:val="004242F1"/>
    <w:rsid w:val="00474CDA"/>
    <w:rsid w:val="004B75B7"/>
    <w:rsid w:val="004D5702"/>
    <w:rsid w:val="004E2A42"/>
    <w:rsid w:val="00510F29"/>
    <w:rsid w:val="005141D9"/>
    <w:rsid w:val="0051580D"/>
    <w:rsid w:val="00547111"/>
    <w:rsid w:val="00592D74"/>
    <w:rsid w:val="005B6601"/>
    <w:rsid w:val="005C1B47"/>
    <w:rsid w:val="005E2C44"/>
    <w:rsid w:val="00621188"/>
    <w:rsid w:val="006257ED"/>
    <w:rsid w:val="006448B7"/>
    <w:rsid w:val="00653DE4"/>
    <w:rsid w:val="00665C47"/>
    <w:rsid w:val="00695808"/>
    <w:rsid w:val="006B46FB"/>
    <w:rsid w:val="006E21FB"/>
    <w:rsid w:val="006F63B3"/>
    <w:rsid w:val="007125C4"/>
    <w:rsid w:val="00792342"/>
    <w:rsid w:val="007977A8"/>
    <w:rsid w:val="007B512A"/>
    <w:rsid w:val="007C2097"/>
    <w:rsid w:val="007D30B0"/>
    <w:rsid w:val="007D6A07"/>
    <w:rsid w:val="007F7259"/>
    <w:rsid w:val="008004E3"/>
    <w:rsid w:val="008040A8"/>
    <w:rsid w:val="00823C1D"/>
    <w:rsid w:val="008279FA"/>
    <w:rsid w:val="008626E7"/>
    <w:rsid w:val="00870EE7"/>
    <w:rsid w:val="00877FF4"/>
    <w:rsid w:val="00880F62"/>
    <w:rsid w:val="008863B9"/>
    <w:rsid w:val="008A45A6"/>
    <w:rsid w:val="008D3CCC"/>
    <w:rsid w:val="008F3789"/>
    <w:rsid w:val="008F686C"/>
    <w:rsid w:val="00904B0B"/>
    <w:rsid w:val="0091032F"/>
    <w:rsid w:val="009148DE"/>
    <w:rsid w:val="00923ED4"/>
    <w:rsid w:val="00925188"/>
    <w:rsid w:val="00941E30"/>
    <w:rsid w:val="00967569"/>
    <w:rsid w:val="009777D9"/>
    <w:rsid w:val="00991B88"/>
    <w:rsid w:val="009A5753"/>
    <w:rsid w:val="009A579D"/>
    <w:rsid w:val="009B0E40"/>
    <w:rsid w:val="009E3297"/>
    <w:rsid w:val="009F734F"/>
    <w:rsid w:val="00A246B6"/>
    <w:rsid w:val="00A47E70"/>
    <w:rsid w:val="00A50CF0"/>
    <w:rsid w:val="00A562C7"/>
    <w:rsid w:val="00A7345A"/>
    <w:rsid w:val="00A7671C"/>
    <w:rsid w:val="00A850ED"/>
    <w:rsid w:val="00AA2CBC"/>
    <w:rsid w:val="00AC5820"/>
    <w:rsid w:val="00AD1CD8"/>
    <w:rsid w:val="00B258BB"/>
    <w:rsid w:val="00B260AB"/>
    <w:rsid w:val="00B67B97"/>
    <w:rsid w:val="00B968C8"/>
    <w:rsid w:val="00BA3EC5"/>
    <w:rsid w:val="00BA51D9"/>
    <w:rsid w:val="00BB534A"/>
    <w:rsid w:val="00BB5DFC"/>
    <w:rsid w:val="00BD279D"/>
    <w:rsid w:val="00BD6BB8"/>
    <w:rsid w:val="00BE3B61"/>
    <w:rsid w:val="00C276B1"/>
    <w:rsid w:val="00C33CF6"/>
    <w:rsid w:val="00C66BA2"/>
    <w:rsid w:val="00C870F6"/>
    <w:rsid w:val="00C95985"/>
    <w:rsid w:val="00CA138F"/>
    <w:rsid w:val="00CC5026"/>
    <w:rsid w:val="00CC68D0"/>
    <w:rsid w:val="00D03F9A"/>
    <w:rsid w:val="00D06D51"/>
    <w:rsid w:val="00D24991"/>
    <w:rsid w:val="00D50255"/>
    <w:rsid w:val="00D66520"/>
    <w:rsid w:val="00D84AE9"/>
    <w:rsid w:val="00D85F82"/>
    <w:rsid w:val="00DD6CDA"/>
    <w:rsid w:val="00DE34CF"/>
    <w:rsid w:val="00DF26C0"/>
    <w:rsid w:val="00E071A4"/>
    <w:rsid w:val="00E13F3D"/>
    <w:rsid w:val="00E22847"/>
    <w:rsid w:val="00E34898"/>
    <w:rsid w:val="00E40877"/>
    <w:rsid w:val="00E8530C"/>
    <w:rsid w:val="00EB09B7"/>
    <w:rsid w:val="00EE1252"/>
    <w:rsid w:val="00EE7D7C"/>
    <w:rsid w:val="00F25D98"/>
    <w:rsid w:val="00F300FB"/>
    <w:rsid w:val="00F62D99"/>
    <w:rsid w:val="00F848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E5F67"/>
    <w:rPr>
      <w:rFonts w:ascii="Times New Roman" w:hAnsi="Times New Roman"/>
      <w:lang w:val="en-GB" w:eastAsia="en-US"/>
    </w:rPr>
  </w:style>
  <w:style w:type="paragraph" w:styleId="Revision">
    <w:name w:val="Revision"/>
    <w:hidden/>
    <w:uiPriority w:val="99"/>
    <w:semiHidden/>
    <w:rsid w:val="00D85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1448</Words>
  <Characters>8266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4</cp:revision>
  <cp:lastPrinted>1899-12-31T23:00:00Z</cp:lastPrinted>
  <dcterms:created xsi:type="dcterms:W3CDTF">2022-10-21T06:00:00Z</dcterms:created>
  <dcterms:modified xsi:type="dcterms:W3CDTF">2022-11-02T14:24:00Z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